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232DAD">
        <w:trPr>
          <w:trHeight w:val="624"/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9842C4" w:rsidRDefault="00E778A6" w:rsidP="00232DAD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9842C4" w:rsidRDefault="00E778A6" w:rsidP="00232DAD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232DAD">
        <w:trPr>
          <w:trHeight w:val="62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D13030" w:rsidP="00232DAD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9A1" w:rsidRPr="009842C4" w:rsidRDefault="002059A1" w:rsidP="00232DA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232DAD">
        <w:trPr>
          <w:trHeight w:val="62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D13030" w:rsidP="00232DAD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2059A1" w:rsidP="00232DAD">
            <w:pPr>
              <w:tabs>
                <w:tab w:val="left" w:pos="31"/>
                <w:tab w:val="left" w:pos="31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มีกำหนดระยะเวลาและรูปแบบข้อมูลที่นำเข้าระบบที่ชัดเจน</w:t>
            </w:r>
          </w:p>
        </w:tc>
      </w:tr>
      <w:tr w:rsidR="00D13030" w:rsidRPr="009842C4" w:rsidTr="00232DAD">
        <w:trPr>
          <w:trHeight w:val="62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D13030" w:rsidP="00232DAD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2059A1" w:rsidP="00232DAD">
            <w:pPr>
              <w:tabs>
                <w:tab w:val="left" w:pos="31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</w:p>
        </w:tc>
      </w:tr>
      <w:tr w:rsidR="00D13030" w:rsidRPr="009842C4" w:rsidTr="00232DAD">
        <w:trPr>
          <w:trHeight w:val="62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9842C4" w:rsidRDefault="00D13030" w:rsidP="00232DAD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55" w:rsidRPr="009842C4" w:rsidRDefault="002059A1" w:rsidP="00232DA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</w:p>
        </w:tc>
      </w:tr>
      <w:tr w:rsidR="00E778A6" w:rsidRPr="009842C4" w:rsidTr="00232DAD">
        <w:trPr>
          <w:trHeight w:val="62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9842C4" w:rsidRDefault="00E778A6" w:rsidP="00232DAD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A2" w:rsidRPr="009842C4" w:rsidRDefault="002059A1" w:rsidP="00232DA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832112">
      <w:pPr>
        <w:pStyle w:val="FootnoteText"/>
        <w:spacing w:after="24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832112">
        <w:rPr>
          <w:rFonts w:ascii="TH SarabunPSK" w:hAnsi="TH SarabunPSK" w:cs="TH SarabunPSK"/>
          <w:spacing w:val="-4"/>
          <w:sz w:val="30"/>
          <w:szCs w:val="30"/>
          <w:cs/>
        </w:rPr>
        <w:t>กำหนดเป็นลำดับขั้นตอนของความสำเร็จ (</w:t>
      </w:r>
      <w:r w:rsidRPr="00832112">
        <w:rPr>
          <w:rFonts w:ascii="TH SarabunPSK" w:hAnsi="TH SarabunPSK" w:cs="TH SarabunPSK"/>
          <w:spacing w:val="-4"/>
          <w:sz w:val="30"/>
          <w:szCs w:val="30"/>
        </w:rPr>
        <w:t xml:space="preserve">Milestone) </w:t>
      </w:r>
      <w:r w:rsidRPr="00832112">
        <w:rPr>
          <w:rFonts w:ascii="TH SarabunPSK" w:hAnsi="TH SarabunPSK" w:cs="TH SarabunPSK"/>
          <w:spacing w:val="-4"/>
          <w:sz w:val="30"/>
          <w:szCs w:val="30"/>
          <w:cs/>
        </w:rPr>
        <w:t xml:space="preserve">แบ่งเกณฑ์การให้คะแนนเป็น </w:t>
      </w:r>
      <w:r w:rsidRPr="00832112">
        <w:rPr>
          <w:rFonts w:ascii="TH SarabunPSK" w:hAnsi="TH SarabunPSK" w:cs="TH SarabunPSK"/>
          <w:spacing w:val="-4"/>
          <w:sz w:val="30"/>
          <w:szCs w:val="30"/>
        </w:rPr>
        <w:t xml:space="preserve">5 </w:t>
      </w:r>
      <w:r w:rsidR="00832112">
        <w:rPr>
          <w:rFonts w:ascii="TH SarabunPSK" w:hAnsi="TH SarabunPSK" w:cs="TH SarabunPSK"/>
          <w:spacing w:val="-4"/>
          <w:sz w:val="30"/>
          <w:szCs w:val="30"/>
          <w:cs/>
        </w:rPr>
        <w:t xml:space="preserve">ระดับ </w:t>
      </w:r>
      <w:r w:rsidRPr="00832112">
        <w:rPr>
          <w:rFonts w:ascii="TH SarabunPSK" w:hAnsi="TH SarabunPSK" w:cs="TH SarabunPSK"/>
          <w:spacing w:val="-4"/>
          <w:sz w:val="30"/>
          <w:szCs w:val="30"/>
          <w:cs/>
        </w:rPr>
        <w:t>พิจารณาจาก</w:t>
      </w:r>
      <w:r w:rsidR="0083211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sz w:val="30"/>
          <w:szCs w:val="30"/>
          <w:cs/>
        </w:rPr>
        <w:t>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232DAD">
        <w:trPr>
          <w:trHeight w:val="567"/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232DAD">
        <w:trPr>
          <w:trHeight w:val="56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232DAD">
        <w:trPr>
          <w:trHeight w:val="87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</w:tc>
      </w:tr>
      <w:tr w:rsidR="002B03B2" w:rsidRPr="009842C4" w:rsidTr="00232DAD">
        <w:trPr>
          <w:trHeight w:val="56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232DAD">
        <w:trPr>
          <w:trHeight w:val="41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232DAD">
        <w:trPr>
          <w:trHeight w:val="84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074C41" w:rsidRDefault="00074C41" w:rsidP="00074C41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5778EC" w:rsidRDefault="00A42EFF" w:rsidP="00074C41">
      <w:pPr>
        <w:pStyle w:val="FootnoteText"/>
        <w:rPr>
          <w:rFonts w:ascii="TH SarabunPSK" w:hAnsi="TH SarabunPSK" w:cs="TH SarabunPSK"/>
          <w:sz w:val="30"/>
          <w:szCs w:val="30"/>
          <w:u w:val="dotted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5778EC">
        <w:rPr>
          <w:rFonts w:ascii="TH SarabunPSK" w:hAnsi="TH SarabunPSK" w:cs="TH SarabunPSK" w:hint="cs"/>
          <w:sz w:val="30"/>
          <w:szCs w:val="30"/>
          <w:u w:val="dotted"/>
          <w:cs/>
        </w:rPr>
        <w:t>ถ้ามี -</w:t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</w:r>
      <w:r w:rsidR="005778EC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074C41" w:rsidRDefault="00074C41" w:rsidP="00074C41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074C41" w:rsidP="00074C41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 </w:t>
      </w:r>
      <w:r w:rsidR="00D13030"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Default="00232DA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232DAD" w:rsidRPr="009842C4" w:rsidRDefault="00232DA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341" w:type="dxa"/>
          </w:tcPr>
          <w:p w:rsidR="00232DAD" w:rsidRDefault="00232DAD" w:rsidP="00232DAD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9842C4" w:rsidRDefault="00232DAD" w:rsidP="00232DA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5" w:type="dxa"/>
          </w:tcPr>
          <w:p w:rsidR="00232DAD" w:rsidRDefault="00232DAD" w:rsidP="00232DAD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9842C4" w:rsidRDefault="00232DAD" w:rsidP="00232DA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074C41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845719"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"/>
        <w:gridCol w:w="8693"/>
      </w:tblGrid>
      <w:tr w:rsidR="0079238E" w:rsidRPr="009842C4" w:rsidTr="00074C41">
        <w:trPr>
          <w:jc w:val="center"/>
        </w:trPr>
        <w:tc>
          <w:tcPr>
            <w:tcW w:w="374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93" w:type="dxa"/>
            <w:tcBorders>
              <w:bottom w:val="single" w:sz="4" w:space="0" w:color="auto"/>
            </w:tcBorders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074C41">
        <w:trPr>
          <w:jc w:val="center"/>
        </w:trPr>
        <w:tc>
          <w:tcPr>
            <w:tcW w:w="374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693" w:type="dxa"/>
            <w:tcBorders>
              <w:bottom w:val="single" w:sz="4" w:space="0" w:color="auto"/>
            </w:tcBorders>
          </w:tcPr>
          <w:p w:rsidR="0079238E" w:rsidRPr="009842C4" w:rsidRDefault="00074C41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</w:t>
            </w:r>
            <w:bookmarkStart w:id="0" w:name="_GoBack"/>
            <w:bookmarkEnd w:id="0"/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840" w:rsidRDefault="00A66840">
      <w:r>
        <w:separator/>
      </w:r>
    </w:p>
  </w:endnote>
  <w:endnote w:type="continuationSeparator" w:id="0">
    <w:p w:rsidR="00A66840" w:rsidRDefault="00A66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840" w:rsidRDefault="00A66840">
      <w:r>
        <w:separator/>
      </w:r>
    </w:p>
  </w:footnote>
  <w:footnote w:type="continuationSeparator" w:id="0">
    <w:p w:rsidR="00A66840" w:rsidRDefault="00A66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D11F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D11F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4C41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32DAD"/>
    <w:rsid w:val="00241184"/>
    <w:rsid w:val="0026702E"/>
    <w:rsid w:val="002741F9"/>
    <w:rsid w:val="00275411"/>
    <w:rsid w:val="0027645C"/>
    <w:rsid w:val="00287A16"/>
    <w:rsid w:val="00297958"/>
    <w:rsid w:val="002B03B2"/>
    <w:rsid w:val="002B1B75"/>
    <w:rsid w:val="002C3150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A0401"/>
    <w:rsid w:val="003B221E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778EC"/>
    <w:rsid w:val="00587B5A"/>
    <w:rsid w:val="005A10BB"/>
    <w:rsid w:val="005A7EF0"/>
    <w:rsid w:val="005B7E48"/>
    <w:rsid w:val="005D003E"/>
    <w:rsid w:val="005D11F8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2112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840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17967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9EF9F-800A-4FEB-A3DE-FE1A958D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45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30</cp:revision>
  <cp:lastPrinted>2017-01-06T06:10:00Z</cp:lastPrinted>
  <dcterms:created xsi:type="dcterms:W3CDTF">2017-01-06T02:10:00Z</dcterms:created>
  <dcterms:modified xsi:type="dcterms:W3CDTF">2018-02-01T06:46:00Z</dcterms:modified>
</cp:coreProperties>
</file>